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60DD8" w14:textId="48802EC9" w:rsidR="006B2F86" w:rsidRDefault="000D79F9" w:rsidP="00E71FC3">
      <w:pPr>
        <w:pStyle w:val="NoSpacing"/>
      </w:pPr>
      <w:r>
        <w:rPr>
          <w:u w:val="single"/>
        </w:rPr>
        <w:t>Robert WHITINGTON</w:t>
      </w:r>
      <w:r>
        <w:t xml:space="preserve">   </w:t>
      </w:r>
      <w:proofErr w:type="gramStart"/>
      <w:r>
        <w:t xml:space="preserve">   (</w:t>
      </w:r>
      <w:proofErr w:type="gramEnd"/>
      <w:r>
        <w:t>fl.1430)</w:t>
      </w:r>
    </w:p>
    <w:p w14:paraId="788FB334" w14:textId="4CC7D51E" w:rsidR="000D79F9" w:rsidRDefault="000D79F9" w:rsidP="00E71FC3">
      <w:pPr>
        <w:pStyle w:val="NoSpacing"/>
      </w:pPr>
      <w:r>
        <w:t xml:space="preserve">of </w:t>
      </w:r>
      <w:proofErr w:type="spellStart"/>
      <w:proofErr w:type="gramStart"/>
      <w:r>
        <w:t>St.Breville</w:t>
      </w:r>
      <w:proofErr w:type="spellEnd"/>
      <w:proofErr w:type="gramEnd"/>
      <w:r>
        <w:t xml:space="preserve">, </w:t>
      </w:r>
      <w:proofErr w:type="spellStart"/>
      <w:r>
        <w:t>Goucestershire</w:t>
      </w:r>
      <w:proofErr w:type="spellEnd"/>
      <w:r>
        <w:t>.</w:t>
      </w:r>
    </w:p>
    <w:p w14:paraId="2947ABF4" w14:textId="3D9C7121" w:rsidR="000D79F9" w:rsidRDefault="000D79F9" w:rsidP="00E71FC3">
      <w:pPr>
        <w:pStyle w:val="NoSpacing"/>
      </w:pPr>
    </w:p>
    <w:p w14:paraId="35ACCF63" w14:textId="419CDEFC" w:rsidR="000D79F9" w:rsidRDefault="000D79F9" w:rsidP="00E71FC3">
      <w:pPr>
        <w:pStyle w:val="NoSpacing"/>
      </w:pPr>
    </w:p>
    <w:p w14:paraId="3A23311B" w14:textId="55A2CB64" w:rsidR="000D79F9" w:rsidRDefault="000D79F9" w:rsidP="00E71FC3">
      <w:pPr>
        <w:pStyle w:val="NoSpacing"/>
      </w:pPr>
      <w:r>
        <w:t>= Unknown Hyett.   (H.P. p.942)</w:t>
      </w:r>
    </w:p>
    <w:p w14:paraId="61619ED5" w14:textId="2EB95205" w:rsidR="000D79F9" w:rsidRDefault="000D79F9" w:rsidP="00E71FC3">
      <w:pPr>
        <w:pStyle w:val="NoSpacing"/>
      </w:pPr>
      <w:r>
        <w:t>Son:   Thomas, of Rodmarton(q.v.).  (ibid.)</w:t>
      </w:r>
    </w:p>
    <w:p w14:paraId="168C46A9" w14:textId="1E7F87C1" w:rsidR="000D79F9" w:rsidRDefault="000D79F9" w:rsidP="00E71FC3">
      <w:pPr>
        <w:pStyle w:val="NoSpacing"/>
      </w:pPr>
    </w:p>
    <w:p w14:paraId="1D87C019" w14:textId="7BE12F68" w:rsidR="000D79F9" w:rsidRDefault="000D79F9" w:rsidP="00E71FC3">
      <w:pPr>
        <w:pStyle w:val="NoSpacing"/>
      </w:pPr>
    </w:p>
    <w:p w14:paraId="08E4AF0E" w14:textId="574D62C4" w:rsidR="000D79F9" w:rsidRPr="000D79F9" w:rsidRDefault="000D79F9" w:rsidP="00E71FC3">
      <w:pPr>
        <w:pStyle w:val="NoSpacing"/>
      </w:pPr>
      <w:r>
        <w:t>29 November 2018</w:t>
      </w:r>
      <w:bookmarkStart w:id="0" w:name="_GoBack"/>
      <w:bookmarkEnd w:id="0"/>
    </w:p>
    <w:sectPr w:rsidR="000D79F9" w:rsidRPr="000D79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D98D9" w14:textId="77777777" w:rsidR="000D79F9" w:rsidRDefault="000D79F9" w:rsidP="00E71FC3">
      <w:pPr>
        <w:spacing w:after="0" w:line="240" w:lineRule="auto"/>
      </w:pPr>
      <w:r>
        <w:separator/>
      </w:r>
    </w:p>
  </w:endnote>
  <w:endnote w:type="continuationSeparator" w:id="0">
    <w:p w14:paraId="72E26B0C" w14:textId="77777777" w:rsidR="000D79F9" w:rsidRDefault="000D79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F6A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DC3C1" w14:textId="77777777" w:rsidR="000D79F9" w:rsidRDefault="000D79F9" w:rsidP="00E71FC3">
      <w:pPr>
        <w:spacing w:after="0" w:line="240" w:lineRule="auto"/>
      </w:pPr>
      <w:r>
        <w:separator/>
      </w:r>
    </w:p>
  </w:footnote>
  <w:footnote w:type="continuationSeparator" w:id="0">
    <w:p w14:paraId="5483D961" w14:textId="77777777" w:rsidR="000D79F9" w:rsidRDefault="000D79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9F9"/>
    <w:rsid w:val="000D79F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367E9"/>
  <w15:chartTrackingRefBased/>
  <w15:docId w15:val="{FDDE56AC-8C07-4450-B0EF-856432230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2018-11-29T22:02:00Z</dcterms:created>
  <dcterms:modified xsi:type="dcterms:W3CDTF">2018-11-29T22:03:00Z</dcterms:modified>
</cp:coreProperties>
</file>